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6652" w14:textId="77777777" w:rsidR="00F07367" w:rsidRDefault="00F07367" w:rsidP="00F073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TOMME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fl.1399)</w:t>
      </w:r>
    </w:p>
    <w:p w14:paraId="36D60C64" w14:textId="77777777" w:rsidR="00F07367" w:rsidRDefault="00F07367" w:rsidP="00F07367">
      <w:pPr>
        <w:pStyle w:val="NoSpacing"/>
        <w:rPr>
          <w:rFonts w:cs="Times New Roman"/>
          <w:szCs w:val="24"/>
        </w:rPr>
      </w:pPr>
    </w:p>
    <w:p w14:paraId="4CA61F6F" w14:textId="77777777" w:rsidR="00F07367" w:rsidRDefault="00F07367" w:rsidP="00F07367">
      <w:pPr>
        <w:pStyle w:val="NoSpacing"/>
        <w:rPr>
          <w:rFonts w:cs="Times New Roman"/>
          <w:szCs w:val="24"/>
        </w:rPr>
      </w:pPr>
    </w:p>
    <w:p w14:paraId="1C10CDA0" w14:textId="77777777" w:rsidR="00F07367" w:rsidRDefault="00F07367" w:rsidP="00F073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Nov.1399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Rothwell,</w:t>
      </w:r>
    </w:p>
    <w:p w14:paraId="4BAD46F8" w14:textId="77777777" w:rsidR="00F07367" w:rsidRDefault="00F07367" w:rsidP="00F073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Northamptonshire, 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Thomas Preston(q.v.).</w:t>
      </w:r>
    </w:p>
    <w:p w14:paraId="51887BBF" w14:textId="77777777" w:rsidR="00F07367" w:rsidRDefault="00F07367" w:rsidP="00F073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https://inquisitionspostmortem.ac.uk/view/inquisition/18-069/</w:t>
        </w:r>
      </w:hyperlink>
      <w:r>
        <w:rPr>
          <w:rFonts w:cs="Times New Roman"/>
          <w:szCs w:val="24"/>
        </w:rPr>
        <w:t xml:space="preserve"> )</w:t>
      </w:r>
    </w:p>
    <w:p w14:paraId="7C003E8D" w14:textId="77777777" w:rsidR="00F07367" w:rsidRDefault="00F07367" w:rsidP="00F07367">
      <w:pPr>
        <w:pStyle w:val="NoSpacing"/>
        <w:rPr>
          <w:rFonts w:cs="Times New Roman"/>
          <w:szCs w:val="24"/>
        </w:rPr>
      </w:pPr>
    </w:p>
    <w:p w14:paraId="306CA434" w14:textId="77777777" w:rsidR="00F07367" w:rsidRDefault="00F07367" w:rsidP="00F07367">
      <w:pPr>
        <w:pStyle w:val="NoSpacing"/>
        <w:rPr>
          <w:rFonts w:cs="Times New Roman"/>
          <w:szCs w:val="24"/>
        </w:rPr>
      </w:pPr>
    </w:p>
    <w:p w14:paraId="52E437D4" w14:textId="77777777" w:rsidR="00F07367" w:rsidRDefault="00F07367" w:rsidP="00F0736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492F9D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282AB" w14:textId="77777777" w:rsidR="00F07367" w:rsidRDefault="00F07367" w:rsidP="009139A6">
      <w:r>
        <w:separator/>
      </w:r>
    </w:p>
  </w:endnote>
  <w:endnote w:type="continuationSeparator" w:id="0">
    <w:p w14:paraId="7FF0D62A" w14:textId="77777777" w:rsidR="00F07367" w:rsidRDefault="00F073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F2D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77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664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2FC5D" w14:textId="77777777" w:rsidR="00F07367" w:rsidRDefault="00F07367" w:rsidP="009139A6">
      <w:r>
        <w:separator/>
      </w:r>
    </w:p>
  </w:footnote>
  <w:footnote w:type="continuationSeparator" w:id="0">
    <w:p w14:paraId="6C877924" w14:textId="77777777" w:rsidR="00F07367" w:rsidRDefault="00F073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59F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7F4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626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36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0736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CCEF6"/>
  <w15:chartTrackingRefBased/>
  <w15:docId w15:val="{006547A7-6BD7-4F03-AE39-C948951E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073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2023-12-09T20:10:00Z</dcterms:created>
  <dcterms:modified xsi:type="dcterms:W3CDTF">2023-12-09T20:10:00Z</dcterms:modified>
</cp:coreProperties>
</file>